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BF5B7" w14:textId="77777777" w:rsidR="000B2387" w:rsidRDefault="000B2387">
      <w:pPr>
        <w:pStyle w:val="Textkrper"/>
        <w:rPr>
          <w:b/>
          <w:bCs/>
        </w:rPr>
      </w:pPr>
    </w:p>
    <w:p w14:paraId="40FE5DF3" w14:textId="77777777" w:rsidR="000B2387" w:rsidRDefault="008C0EE9">
      <w:pPr>
        <w:pStyle w:val="Textkrper"/>
        <w:rPr>
          <w:b/>
          <w:bCs/>
        </w:rPr>
      </w:pPr>
      <w:r>
        <w:rPr>
          <w:b/>
          <w:bCs/>
          <w:highlight w:val="yellow"/>
        </w:rPr>
        <w:t xml:space="preserve">Anlage </w:t>
      </w:r>
      <w:r w:rsidR="000B2387">
        <w:rPr>
          <w:b/>
          <w:bCs/>
          <w:highlight w:val="yellow"/>
        </w:rPr>
        <w:t>zur Veröffentlichung gem. § 12 (2) VOB/A 20</w:t>
      </w:r>
      <w:r w:rsidR="00895931">
        <w:rPr>
          <w:b/>
          <w:bCs/>
          <w:highlight w:val="yellow"/>
        </w:rPr>
        <w:t>12</w:t>
      </w:r>
      <w:r w:rsidR="000B2387">
        <w:rPr>
          <w:b/>
          <w:bCs/>
          <w:highlight w:val="yellow"/>
        </w:rPr>
        <w:t xml:space="preserve"> vom :</w:t>
      </w:r>
      <w:r w:rsidR="00AE409F">
        <w:rPr>
          <w:b/>
          <w:bCs/>
        </w:rPr>
        <w:t xml:space="preserve"> </w:t>
      </w:r>
    </w:p>
    <w:p w14:paraId="7966FF67" w14:textId="77777777" w:rsidR="000B2387" w:rsidRDefault="000B2387">
      <w:pPr>
        <w:pStyle w:val="Textkrper"/>
        <w:rPr>
          <w:b/>
          <w:bCs/>
        </w:rPr>
      </w:pPr>
    </w:p>
    <w:p w14:paraId="7F61013C" w14:textId="481F3930" w:rsidR="00B13703" w:rsidRDefault="003C0000" w:rsidP="00B13703">
      <w:pPr>
        <w:pStyle w:val="Textkrper"/>
        <w:rPr>
          <w:b/>
          <w:bCs/>
        </w:rPr>
      </w:pPr>
      <w:r>
        <w:rPr>
          <w:b/>
          <w:bCs/>
        </w:rPr>
        <w:t xml:space="preserve">Projekt-Bezeichnung: </w:t>
      </w:r>
      <w:r>
        <w:rPr>
          <w:b/>
          <w:bCs/>
        </w:rPr>
        <w:tab/>
      </w:r>
      <w:r w:rsidR="008A30F0">
        <w:rPr>
          <w:b/>
          <w:bCs/>
        </w:rPr>
        <w:tab/>
      </w:r>
      <w:r w:rsidR="008A30F0">
        <w:rPr>
          <w:b/>
          <w:bCs/>
        </w:rPr>
        <w:tab/>
      </w:r>
      <w:r w:rsidR="008A30F0">
        <w:rPr>
          <w:b/>
          <w:bCs/>
        </w:rPr>
        <w:tab/>
      </w:r>
      <w:r w:rsidR="008A30F0">
        <w:rPr>
          <w:b/>
          <w:bCs/>
        </w:rPr>
        <w:tab/>
      </w:r>
      <w:r w:rsidR="00D0446D" w:rsidRPr="00D0446D">
        <w:rPr>
          <w:b/>
          <w:bCs/>
          <w:color w:val="FF0000"/>
        </w:rPr>
        <w:t>E-Bus LIS ÜSTRA</w:t>
      </w:r>
      <w:r w:rsidR="005B0B59">
        <w:rPr>
          <w:b/>
          <w:bCs/>
          <w:color w:val="FF0000"/>
        </w:rPr>
        <w:t xml:space="preserve">- </w:t>
      </w:r>
      <w:r w:rsidR="006E2720">
        <w:rPr>
          <w:b/>
          <w:bCs/>
          <w:color w:val="FF0000"/>
        </w:rPr>
        <w:t>Betriebsgebäude</w:t>
      </w:r>
      <w:r w:rsidR="00D0446D">
        <w:rPr>
          <w:b/>
          <w:bCs/>
          <w:color w:val="FF0000"/>
        </w:rPr>
        <w:t xml:space="preserve"> </w:t>
      </w:r>
    </w:p>
    <w:p w14:paraId="47794D83" w14:textId="77777777" w:rsidR="003C0000" w:rsidRPr="00AE409F" w:rsidRDefault="00BC028A" w:rsidP="00B13703">
      <w:pPr>
        <w:pStyle w:val="Textkrp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(wird von T</w:t>
      </w:r>
      <w:r w:rsidR="003C0000">
        <w:rPr>
          <w:b/>
          <w:bCs/>
          <w:sz w:val="16"/>
          <w:szCs w:val="16"/>
        </w:rPr>
        <w:t>A</w:t>
      </w:r>
      <w:r w:rsidR="00D15C4E">
        <w:rPr>
          <w:b/>
          <w:bCs/>
          <w:sz w:val="16"/>
          <w:szCs w:val="16"/>
        </w:rPr>
        <w:t>3</w:t>
      </w:r>
      <w:r w:rsidR="003C0000">
        <w:rPr>
          <w:b/>
          <w:bCs/>
          <w:sz w:val="16"/>
          <w:szCs w:val="16"/>
        </w:rPr>
        <w:t>11 vorgegeben)</w:t>
      </w:r>
    </w:p>
    <w:p w14:paraId="139F7807" w14:textId="77777777" w:rsidR="003C0000" w:rsidRDefault="003C0000" w:rsidP="003C0000">
      <w:pPr>
        <w:pStyle w:val="Textkrper"/>
        <w:rPr>
          <w:b/>
          <w:bCs/>
        </w:rPr>
      </w:pPr>
    </w:p>
    <w:p w14:paraId="67CC6B6C" w14:textId="1DA04C3B" w:rsidR="00AE409F" w:rsidRDefault="00AE409F">
      <w:pPr>
        <w:pStyle w:val="Textkrper"/>
        <w:rPr>
          <w:b/>
          <w:bCs/>
        </w:rPr>
      </w:pPr>
      <w:r>
        <w:rPr>
          <w:b/>
          <w:bCs/>
        </w:rPr>
        <w:t>üstra Auftrags-Nummer</w:t>
      </w:r>
      <w:r w:rsidR="008D180C">
        <w:rPr>
          <w:b/>
          <w:bCs/>
        </w:rPr>
        <w:t xml:space="preserve"> . Vergabe-Nummer</w:t>
      </w:r>
      <w:r>
        <w:rPr>
          <w:b/>
          <w:bCs/>
        </w:rPr>
        <w:t>:</w:t>
      </w:r>
      <w:r>
        <w:rPr>
          <w:b/>
          <w:bCs/>
        </w:rPr>
        <w:tab/>
      </w:r>
      <w:r w:rsidR="008A30F0">
        <w:rPr>
          <w:b/>
          <w:bCs/>
        </w:rPr>
        <w:tab/>
      </w:r>
      <w:r w:rsidR="005B0B59">
        <w:rPr>
          <w:b/>
          <w:bCs/>
          <w:color w:val="FF0000"/>
        </w:rPr>
        <w:t>Y12 000 040</w:t>
      </w:r>
      <w:r w:rsidR="00ED18EC">
        <w:rPr>
          <w:b/>
          <w:bCs/>
          <w:color w:val="FF0000"/>
        </w:rPr>
        <w:t>.</w:t>
      </w:r>
      <w:r w:rsidR="006E2720">
        <w:rPr>
          <w:b/>
          <w:bCs/>
          <w:color w:val="FF0000"/>
        </w:rPr>
        <w:t>1</w:t>
      </w:r>
      <w:r w:rsidR="008D180C">
        <w:rPr>
          <w:b/>
          <w:bCs/>
        </w:rPr>
        <w:tab/>
      </w:r>
      <w:r w:rsidRPr="008D180C">
        <w:rPr>
          <w:b/>
          <w:bCs/>
        </w:rPr>
        <w:br/>
      </w:r>
      <w:r w:rsidRPr="008D180C">
        <w:rPr>
          <w:b/>
          <w:bCs/>
          <w:sz w:val="16"/>
          <w:szCs w:val="16"/>
        </w:rPr>
        <w:t xml:space="preserve">(wird von </w:t>
      </w:r>
      <w:r w:rsidR="00BC028A">
        <w:rPr>
          <w:b/>
          <w:bCs/>
          <w:sz w:val="16"/>
          <w:szCs w:val="16"/>
        </w:rPr>
        <w:t>T</w:t>
      </w:r>
      <w:r w:rsidRPr="008D180C">
        <w:rPr>
          <w:b/>
          <w:bCs/>
          <w:sz w:val="16"/>
          <w:szCs w:val="16"/>
        </w:rPr>
        <w:t>A</w:t>
      </w:r>
      <w:r w:rsidR="00D15C4E">
        <w:rPr>
          <w:b/>
          <w:bCs/>
          <w:sz w:val="16"/>
          <w:szCs w:val="16"/>
        </w:rPr>
        <w:t>3</w:t>
      </w:r>
      <w:r w:rsidRPr="008D180C">
        <w:rPr>
          <w:b/>
          <w:bCs/>
          <w:sz w:val="16"/>
          <w:szCs w:val="16"/>
        </w:rPr>
        <w:t>11 vorgegeben)</w:t>
      </w:r>
    </w:p>
    <w:p w14:paraId="284207FF" w14:textId="77777777" w:rsidR="00AE409F" w:rsidRDefault="00AE409F">
      <w:pPr>
        <w:pStyle w:val="Textkrper"/>
        <w:rPr>
          <w:b/>
          <w:bCs/>
        </w:rPr>
      </w:pPr>
    </w:p>
    <w:p w14:paraId="08397B7C" w14:textId="57DA1ECA" w:rsidR="00AE409F" w:rsidRPr="00AE409F" w:rsidRDefault="00AE409F">
      <w:pPr>
        <w:pStyle w:val="Textkrper"/>
        <w:rPr>
          <w:b/>
          <w:bCs/>
          <w:sz w:val="16"/>
          <w:szCs w:val="16"/>
        </w:rPr>
      </w:pPr>
      <w:r>
        <w:rPr>
          <w:b/>
          <w:bCs/>
        </w:rPr>
        <w:t xml:space="preserve">Infra Projekt-Nummer: </w:t>
      </w:r>
      <w:r w:rsidR="003C0000">
        <w:tab/>
      </w:r>
      <w:r w:rsidR="003C0000">
        <w:tab/>
      </w:r>
      <w:r w:rsidR="003C0000">
        <w:tab/>
      </w:r>
      <w:r w:rsidR="003C0000">
        <w:tab/>
      </w:r>
      <w:r w:rsidR="00ED18EC">
        <w:rPr>
          <w:b/>
          <w:bCs/>
          <w:color w:val="FF0000"/>
        </w:rPr>
        <w:t>nN</w:t>
      </w:r>
      <w:r>
        <w:br/>
      </w:r>
      <w:r>
        <w:rPr>
          <w:b/>
          <w:bCs/>
          <w:sz w:val="16"/>
          <w:szCs w:val="16"/>
        </w:rPr>
        <w:t xml:space="preserve">(wird von </w:t>
      </w:r>
      <w:r w:rsidR="00BC028A">
        <w:rPr>
          <w:b/>
          <w:bCs/>
          <w:sz w:val="16"/>
          <w:szCs w:val="16"/>
        </w:rPr>
        <w:t>T</w:t>
      </w:r>
      <w:r>
        <w:rPr>
          <w:b/>
          <w:bCs/>
          <w:sz w:val="16"/>
          <w:szCs w:val="16"/>
        </w:rPr>
        <w:t>A</w:t>
      </w:r>
      <w:r w:rsidR="00D15C4E">
        <w:rPr>
          <w:b/>
          <w:bCs/>
          <w:sz w:val="16"/>
          <w:szCs w:val="16"/>
        </w:rPr>
        <w:t>3</w:t>
      </w:r>
      <w:r>
        <w:rPr>
          <w:b/>
          <w:bCs/>
          <w:sz w:val="16"/>
          <w:szCs w:val="16"/>
        </w:rPr>
        <w:t xml:space="preserve">11 vorgegeben) </w:t>
      </w:r>
    </w:p>
    <w:p w14:paraId="20430037" w14:textId="77777777" w:rsidR="00AE409F" w:rsidRDefault="00AE409F">
      <w:pPr>
        <w:pStyle w:val="Textkrper"/>
        <w:rPr>
          <w:b/>
          <w:bCs/>
        </w:rPr>
      </w:pPr>
    </w:p>
    <w:p w14:paraId="4345053D" w14:textId="77777777" w:rsidR="002452B5" w:rsidRDefault="002452B5" w:rsidP="002452B5">
      <w:pPr>
        <w:pStyle w:val="Textkrper"/>
        <w:numPr>
          <w:ilvl w:val="0"/>
          <w:numId w:val="15"/>
        </w:numPr>
        <w:tabs>
          <w:tab w:val="left" w:pos="2127"/>
        </w:tabs>
        <w:rPr>
          <w:b/>
          <w:bCs/>
        </w:rPr>
      </w:pPr>
      <w:r>
        <w:rPr>
          <w:b/>
          <w:bCs/>
        </w:rPr>
        <w:t>Art und Umfang der Leistungen:</w:t>
      </w:r>
    </w:p>
    <w:p w14:paraId="456C125A" w14:textId="77777777" w:rsidR="000B2387" w:rsidRDefault="000B2387" w:rsidP="00253213">
      <w:pPr>
        <w:pStyle w:val="Textkrper"/>
        <w:tabs>
          <w:tab w:val="clear" w:pos="340"/>
          <w:tab w:val="left" w:pos="2127"/>
        </w:tabs>
        <w:ind w:left="360"/>
        <w:rPr>
          <w:b/>
          <w:bCs/>
        </w:rPr>
      </w:pPr>
    </w:p>
    <w:p w14:paraId="79170856" w14:textId="20B7D522" w:rsidR="00D810D0" w:rsidRDefault="00D810D0" w:rsidP="00D810D0">
      <w:pPr>
        <w:tabs>
          <w:tab w:val="left" w:pos="851"/>
          <w:tab w:val="left" w:pos="3544"/>
          <w:tab w:val="left" w:pos="5387"/>
        </w:tabs>
        <w:overflowPunct/>
        <w:spacing w:before="120" w:line="360" w:lineRule="auto"/>
        <w:jc w:val="both"/>
        <w:textAlignment w:val="auto"/>
        <w:rPr>
          <w:rFonts w:ascii="Arial" w:hAnsi="Arial" w:cs="Arial"/>
          <w:b/>
          <w:color w:val="FF0000"/>
          <w:sz w:val="20"/>
        </w:rPr>
      </w:pPr>
      <w:r>
        <w:rPr>
          <w:rFonts w:ascii="Arial" w:hAnsi="Arial" w:cs="Arial"/>
          <w:b/>
          <w:color w:val="FF0000"/>
          <w:sz w:val="20"/>
        </w:rPr>
        <w:t xml:space="preserve">Im Zuge der Errichtung der Ladetechnik für die Endhaltestelle Ahlem, ist der Bau eines Betriebsgebäudes, sowie die Durchführung von Tiefbauarbeiten nötig. </w:t>
      </w:r>
    </w:p>
    <w:p w14:paraId="03A7B9C4" w14:textId="37CD106E" w:rsidR="00D810D0" w:rsidRDefault="00D810D0" w:rsidP="00D810D0">
      <w:pPr>
        <w:tabs>
          <w:tab w:val="left" w:pos="851"/>
          <w:tab w:val="left" w:pos="3544"/>
          <w:tab w:val="left" w:pos="5387"/>
        </w:tabs>
        <w:overflowPunct/>
        <w:spacing w:before="120" w:line="360" w:lineRule="auto"/>
        <w:jc w:val="both"/>
        <w:textAlignment w:val="auto"/>
        <w:rPr>
          <w:rFonts w:ascii="Arial" w:hAnsi="Arial" w:cs="Arial"/>
          <w:b/>
          <w:color w:val="FF0000"/>
          <w:sz w:val="20"/>
        </w:rPr>
      </w:pPr>
      <w:r>
        <w:rPr>
          <w:rFonts w:ascii="Arial" w:hAnsi="Arial" w:cs="Arial"/>
          <w:b/>
          <w:color w:val="FF0000"/>
          <w:sz w:val="20"/>
        </w:rPr>
        <w:t>Das vorliegende LV beinhaltet d</w:t>
      </w:r>
      <w:r w:rsidR="005D5E94">
        <w:rPr>
          <w:rFonts w:ascii="Arial" w:hAnsi="Arial" w:cs="Arial"/>
          <w:b/>
          <w:color w:val="FF0000"/>
          <w:sz w:val="20"/>
        </w:rPr>
        <w:t>en Bau des Betriebsgebäudes</w:t>
      </w:r>
      <w:r w:rsidR="003F75AE">
        <w:rPr>
          <w:rFonts w:ascii="Arial" w:hAnsi="Arial" w:cs="Arial"/>
          <w:b/>
          <w:color w:val="FF0000"/>
          <w:sz w:val="20"/>
        </w:rPr>
        <w:t xml:space="preserve">, sowie die dazugehörige Erdungs- und Potentialausgleichsanlage. </w:t>
      </w:r>
    </w:p>
    <w:p w14:paraId="7A8BD534" w14:textId="77777777" w:rsidR="002519DF" w:rsidRPr="00A27D32" w:rsidRDefault="002519DF" w:rsidP="003E74FF">
      <w:pPr>
        <w:pStyle w:val="Textkrper"/>
        <w:tabs>
          <w:tab w:val="clear" w:pos="340"/>
          <w:tab w:val="left" w:pos="1276"/>
        </w:tabs>
        <w:rPr>
          <w:b/>
          <w:bCs/>
        </w:rPr>
      </w:pPr>
    </w:p>
    <w:p w14:paraId="617F263F" w14:textId="36500A7C" w:rsidR="000B2387" w:rsidRDefault="000B2387">
      <w:pPr>
        <w:pStyle w:val="Textkrper-Einzug3"/>
        <w:numPr>
          <w:ilvl w:val="0"/>
          <w:numId w:val="17"/>
        </w:numPr>
        <w:tabs>
          <w:tab w:val="clear" w:pos="1800"/>
        </w:tabs>
      </w:pPr>
      <w:r>
        <w:t>Angaben über den Zweck des Auftrags</w:t>
      </w:r>
      <w:r w:rsidR="00010EF4">
        <w:t xml:space="preserve">, </w:t>
      </w:r>
      <w:r>
        <w:t>wenn Planungsleistungen gefordert werden</w:t>
      </w:r>
      <w:r>
        <w:br/>
      </w:r>
      <w:r>
        <w:br/>
      </w:r>
      <w:r>
        <w:tab/>
      </w:r>
      <w:r>
        <w:tab/>
      </w:r>
      <w:r>
        <w:tab/>
        <w:t xml:space="preserve">Planung: </w:t>
      </w:r>
      <w:r w:rsidR="001776CF">
        <w:tab/>
      </w:r>
      <w:r>
        <w:t>ja</w:t>
      </w:r>
      <w:r>
        <w:tab/>
      </w:r>
      <w:r w:rsidR="001127A0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127A0">
        <w:instrText xml:space="preserve"> FORMCHECKBOX </w:instrText>
      </w:r>
      <w:r w:rsidR="001127A0">
        <w:fldChar w:fldCharType="separate"/>
      </w:r>
      <w:r w:rsidR="001127A0">
        <w:fldChar w:fldCharType="end"/>
      </w:r>
      <w:r>
        <w:tab/>
        <w:t>nein</w:t>
      </w:r>
      <w:r>
        <w:tab/>
      </w:r>
      <w:r w:rsidR="00D810D0">
        <w:fldChar w:fldCharType="begin">
          <w:ffData>
            <w:name w:val="Kontrollkästchen3"/>
            <w:enabled w:val="0"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 w:rsidR="00D810D0">
        <w:instrText xml:space="preserve"> FORMCHECKBOX </w:instrText>
      </w:r>
      <w:r w:rsidR="00D810D0">
        <w:fldChar w:fldCharType="separate"/>
      </w:r>
      <w:r w:rsidR="00D810D0">
        <w:fldChar w:fldCharType="end"/>
      </w:r>
      <w:bookmarkEnd w:id="0"/>
      <w:r w:rsidR="00913CBC">
        <w:t xml:space="preserve"> </w:t>
      </w:r>
      <w:r>
        <w:br/>
      </w:r>
      <w:r>
        <w:br/>
      </w:r>
      <w:r>
        <w:tab/>
      </w:r>
      <w:r>
        <w:tab/>
      </w:r>
      <w:r>
        <w:tab/>
        <w:t xml:space="preserve">Angaben: </w:t>
      </w:r>
      <w:r w:rsidR="00883564">
        <w:t>-</w:t>
      </w:r>
      <w:r w:rsidR="001776CF">
        <w:rPr>
          <w:bCs w:val="0"/>
        </w:rPr>
        <w:t xml:space="preserve"> </w:t>
      </w:r>
      <w:r>
        <w:br/>
      </w:r>
      <w:r w:rsidR="008C0EE9">
        <w:br/>
      </w:r>
    </w:p>
    <w:p w14:paraId="65EB308D" w14:textId="78599D85" w:rsidR="00315734" w:rsidRDefault="000B2387" w:rsidP="00315734">
      <w:pPr>
        <w:pStyle w:val="Textkrper-Einzug3"/>
        <w:numPr>
          <w:ilvl w:val="0"/>
          <w:numId w:val="17"/>
        </w:numPr>
        <w:tabs>
          <w:tab w:val="clear" w:pos="1800"/>
        </w:tabs>
      </w:pPr>
      <w:r>
        <w:t>Angaben bei mehreren Losen</w:t>
      </w:r>
      <w:r w:rsidR="00315734">
        <w:t>:</w:t>
      </w:r>
      <w:r w:rsidR="00315734" w:rsidRPr="00315734">
        <w:t xml:space="preserve"> </w:t>
      </w:r>
      <w:r w:rsidR="00315734">
        <w:tab/>
        <w:t xml:space="preserve"> ja</w:t>
      </w:r>
      <w:r w:rsidR="00315734">
        <w:tab/>
      </w:r>
      <w:r w:rsidR="00480DFB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="00480DFB">
        <w:instrText xml:space="preserve"> FORMCHECKBOX </w:instrText>
      </w:r>
      <w:r w:rsidR="00480DFB">
        <w:fldChar w:fldCharType="separate"/>
      </w:r>
      <w:r w:rsidR="00480DFB">
        <w:fldChar w:fldCharType="end"/>
      </w:r>
      <w:bookmarkEnd w:id="1"/>
      <w:r w:rsidR="00315734">
        <w:tab/>
        <w:t>nein</w:t>
      </w:r>
      <w:r w:rsidR="00315734">
        <w:tab/>
      </w:r>
      <w:r w:rsidR="00EB213C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="00EB213C">
        <w:instrText xml:space="preserve"> FORMCHECKBOX </w:instrText>
      </w:r>
      <w:r w:rsidR="00EB213C">
        <w:fldChar w:fldCharType="separate"/>
      </w:r>
      <w:r w:rsidR="00EB213C">
        <w:fldChar w:fldCharType="end"/>
      </w:r>
    </w:p>
    <w:p w14:paraId="0AB2801F" w14:textId="77777777" w:rsidR="000B2387" w:rsidRDefault="000B2387" w:rsidP="00315734">
      <w:pPr>
        <w:pStyle w:val="Textkrper-Einzug3"/>
        <w:tabs>
          <w:tab w:val="clear" w:pos="1800"/>
        </w:tabs>
        <w:ind w:left="360" w:firstLine="0"/>
      </w:pPr>
    </w:p>
    <w:p w14:paraId="7CE9D224" w14:textId="31B0052C" w:rsidR="000B2387" w:rsidRDefault="000B2387" w:rsidP="00913CBC">
      <w:pPr>
        <w:pStyle w:val="Textkrper-Einzug3"/>
        <w:tabs>
          <w:tab w:val="clear" w:pos="1800"/>
        </w:tabs>
        <w:ind w:left="360" w:firstLine="0"/>
      </w:pPr>
      <w:r>
        <w:rPr>
          <w:sz w:val="16"/>
        </w:rPr>
        <w:br/>
      </w:r>
      <w:r>
        <w:tab/>
      </w:r>
      <w:r>
        <w:tab/>
      </w:r>
      <w:r>
        <w:tab/>
        <w:t>Beschreibung der Lose:</w:t>
      </w:r>
      <w:r>
        <w:br/>
      </w:r>
      <w:r>
        <w:rPr>
          <w:sz w:val="16"/>
        </w:rPr>
        <w:br/>
      </w:r>
      <w:r w:rsidR="00644B64">
        <w:tab/>
      </w:r>
      <w:r w:rsidR="00644B64">
        <w:tab/>
      </w:r>
      <w:r w:rsidR="000556F6">
        <w:tab/>
      </w:r>
      <w:r>
        <w:t xml:space="preserve">Los 1: </w:t>
      </w:r>
      <w:r w:rsidR="008C0EE9">
        <w:br/>
      </w:r>
      <w:r w:rsidR="008C0EE9">
        <w:br/>
      </w:r>
      <w:r w:rsidR="00DD389F">
        <w:tab/>
      </w:r>
      <w:r w:rsidR="00DD389F">
        <w:tab/>
      </w:r>
      <w:r w:rsidR="00DD389F">
        <w:tab/>
        <w:t>Los 2:</w:t>
      </w:r>
      <w:r w:rsidR="008C0EE9">
        <w:br/>
      </w:r>
      <w:r w:rsidR="008C0EE9">
        <w:br/>
      </w:r>
      <w:r w:rsidR="00DD389F">
        <w:tab/>
      </w:r>
      <w:r w:rsidR="00DD389F">
        <w:tab/>
      </w:r>
      <w:r w:rsidR="00DD389F">
        <w:tab/>
        <w:t>Los 3:</w:t>
      </w:r>
      <w:r w:rsidR="009462E8">
        <w:br/>
      </w:r>
      <w:r w:rsidR="009462E8">
        <w:br/>
      </w:r>
      <w:r w:rsidR="009462E8">
        <w:tab/>
      </w:r>
      <w:r w:rsidR="009462E8">
        <w:tab/>
      </w:r>
      <w:r w:rsidR="009462E8">
        <w:tab/>
        <w:t xml:space="preserve">Los 4: </w:t>
      </w:r>
      <w:r w:rsidR="009462E8">
        <w:br/>
      </w:r>
      <w:r w:rsidR="009462E8">
        <w:br/>
      </w:r>
      <w:r>
        <w:br/>
        <w:t>Einzelvergabe möglich:</w:t>
      </w:r>
      <w:r w:rsidR="000556F6">
        <w:t xml:space="preserve"> </w:t>
      </w:r>
      <w:r w:rsidR="00315734">
        <w:tab/>
      </w:r>
      <w:r w:rsidR="00315734">
        <w:tab/>
        <w:t>ja</w:t>
      </w:r>
      <w:r w:rsidR="00315734">
        <w:tab/>
      </w:r>
      <w:r w:rsidR="00D810D0">
        <w:fldChar w:fldCharType="begin">
          <w:ffData>
            <w:name w:val="Kontrollkästchen4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4"/>
      <w:r w:rsidR="00D810D0">
        <w:instrText xml:space="preserve"> FORMCHECKBOX </w:instrText>
      </w:r>
      <w:r w:rsidR="00D810D0">
        <w:fldChar w:fldCharType="separate"/>
      </w:r>
      <w:r w:rsidR="00D810D0">
        <w:fldChar w:fldCharType="end"/>
      </w:r>
      <w:bookmarkEnd w:id="2"/>
      <w:r w:rsidR="00315734">
        <w:tab/>
        <w:t>nein</w:t>
      </w:r>
      <w:r w:rsidR="00315734">
        <w:tab/>
      </w:r>
      <w:r w:rsidR="0031573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5"/>
      <w:r w:rsidR="00315734">
        <w:instrText xml:space="preserve"> FORMCHECKBOX </w:instrText>
      </w:r>
      <w:r w:rsidR="00315734">
        <w:fldChar w:fldCharType="separate"/>
      </w:r>
      <w:r w:rsidR="00315734">
        <w:fldChar w:fldCharType="end"/>
      </w:r>
      <w:bookmarkEnd w:id="3"/>
      <w:r w:rsidR="00315734">
        <w:t xml:space="preserve"> </w:t>
      </w:r>
      <w:r w:rsidR="00913CBC">
        <w:rPr>
          <w:b w:val="0"/>
          <w:bCs w:val="0"/>
          <w:color w:val="FF0000"/>
        </w:rPr>
        <w:br/>
      </w:r>
    </w:p>
    <w:sectPr w:rsidR="000B2387">
      <w:headerReference w:type="default" r:id="rId10"/>
      <w:pgSz w:w="11906" w:h="16838"/>
      <w:pgMar w:top="720" w:right="1417" w:bottom="360" w:left="1417" w:header="36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D0566D" w14:textId="77777777" w:rsidR="00BF76C9" w:rsidRDefault="00BF76C9">
      <w:r>
        <w:separator/>
      </w:r>
    </w:p>
  </w:endnote>
  <w:endnote w:type="continuationSeparator" w:id="0">
    <w:p w14:paraId="59D11042" w14:textId="77777777" w:rsidR="00BF76C9" w:rsidRDefault="00BF76C9">
      <w:r>
        <w:continuationSeparator/>
      </w:r>
    </w:p>
  </w:endnote>
  <w:endnote w:type="continuationNotice" w:id="1">
    <w:p w14:paraId="202A7FD5" w14:textId="77777777" w:rsidR="00BF76C9" w:rsidRDefault="00BF76C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Gothic">
    <w:altName w:val="Calibri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3E6B8" w14:textId="77777777" w:rsidR="00BF76C9" w:rsidRDefault="00BF76C9">
      <w:r>
        <w:separator/>
      </w:r>
    </w:p>
  </w:footnote>
  <w:footnote w:type="continuationSeparator" w:id="0">
    <w:p w14:paraId="6D374C2C" w14:textId="77777777" w:rsidR="00BF76C9" w:rsidRDefault="00BF76C9">
      <w:r>
        <w:continuationSeparator/>
      </w:r>
    </w:p>
  </w:footnote>
  <w:footnote w:type="continuationNotice" w:id="1">
    <w:p w14:paraId="202F33DC" w14:textId="77777777" w:rsidR="00BF76C9" w:rsidRDefault="00BF76C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D70F9" w14:textId="5AB0B95C" w:rsidR="00F9027C" w:rsidRPr="00215DC1" w:rsidRDefault="004A58D0" w:rsidP="00F9027C">
    <w:pPr>
      <w:rPr>
        <w:b/>
        <w:sz w:val="32"/>
      </w:rPr>
    </w:pPr>
    <w:r>
      <w:rPr>
        <w:noProof/>
      </w:rPr>
      <w:drawing>
        <wp:inline distT="0" distB="0" distL="0" distR="0" wp14:anchorId="7C0D7418" wp14:editId="0BB9319B">
          <wp:extent cx="914400" cy="276225"/>
          <wp:effectExtent l="0" t="0" r="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6349" b="31984"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D2002">
      <w:tab/>
    </w:r>
    <w:r>
      <w:rPr>
        <w:noProof/>
      </w:rPr>
      <w:drawing>
        <wp:inline distT="0" distB="0" distL="0" distR="0" wp14:anchorId="3A1C8509" wp14:editId="3737722A">
          <wp:extent cx="904875" cy="314325"/>
          <wp:effectExtent l="0" t="0" r="0" b="0"/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9027C">
      <w:tab/>
    </w:r>
    <w:r w:rsidR="00F9027C">
      <w:tab/>
    </w:r>
    <w:r w:rsidR="00F9027C">
      <w:tab/>
    </w:r>
    <w:r w:rsidR="00F9027C">
      <w:tab/>
    </w:r>
    <w:r w:rsidR="00F9027C">
      <w:tab/>
    </w:r>
    <w:r w:rsidR="00F9027C">
      <w:tab/>
    </w:r>
    <w:r w:rsidR="00F9027C">
      <w:tab/>
    </w:r>
    <w:r w:rsidR="00F9027C" w:rsidRPr="00215DC1">
      <w:rPr>
        <w:b/>
        <w:sz w:val="32"/>
      </w:rPr>
      <w:t>100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bullet"/>
      <w:lvlText w:val="·"/>
      <w:lvlJc w:val="left"/>
      <w:rPr>
        <w:rFonts w:ascii="Symbol" w:hAnsi="Symbol" w:cs="Symbol"/>
      </w:rPr>
    </w:lvl>
  </w:abstractNum>
  <w:abstractNum w:abstractNumId="1" w15:restartNumberingAfterBreak="0">
    <w:nsid w:val="08E90074"/>
    <w:multiLevelType w:val="hybridMultilevel"/>
    <w:tmpl w:val="10D40E80"/>
    <w:lvl w:ilvl="0" w:tplc="CD3298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2" w15:restartNumberingAfterBreak="0">
    <w:nsid w:val="09035989"/>
    <w:multiLevelType w:val="hybridMultilevel"/>
    <w:tmpl w:val="9030E9C0"/>
    <w:lvl w:ilvl="0" w:tplc="04070017">
      <w:start w:val="19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B65E1C"/>
    <w:multiLevelType w:val="singleLevel"/>
    <w:tmpl w:val="530085FC"/>
    <w:lvl w:ilvl="0">
      <w:start w:val="9"/>
      <w:numFmt w:val="decimal"/>
      <w:lvlText w:val="%1.) "/>
      <w:legacy w:legacy="1" w:legacySpace="0" w:legacyIndent="283"/>
      <w:lvlJc w:val="left"/>
      <w:pPr>
        <w:ind w:left="284" w:hanging="283"/>
      </w:pPr>
      <w:rPr>
        <w:rFonts w:ascii="FranklinGothic" w:hAnsi="FranklinGothic" w:hint="default"/>
        <w:b w:val="0"/>
        <w:i w:val="0"/>
        <w:sz w:val="22"/>
        <w:u w:val="none"/>
      </w:rPr>
    </w:lvl>
  </w:abstractNum>
  <w:abstractNum w:abstractNumId="4" w15:restartNumberingAfterBreak="0">
    <w:nsid w:val="341E1248"/>
    <w:multiLevelType w:val="hybridMultilevel"/>
    <w:tmpl w:val="2222F7C2"/>
    <w:lvl w:ilvl="0" w:tplc="CD3298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804376"/>
    <w:multiLevelType w:val="hybridMultilevel"/>
    <w:tmpl w:val="0CF4270C"/>
    <w:lvl w:ilvl="0" w:tplc="57887294">
      <w:start w:val="6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6" w15:restartNumberingAfterBreak="0">
    <w:nsid w:val="353F7F92"/>
    <w:multiLevelType w:val="hybridMultilevel"/>
    <w:tmpl w:val="A3BE443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7F09E9"/>
    <w:multiLevelType w:val="singleLevel"/>
    <w:tmpl w:val="A9CA5074"/>
    <w:lvl w:ilvl="0">
      <w:start w:val="4"/>
      <w:numFmt w:val="decimal"/>
      <w:lvlText w:val="%1.) "/>
      <w:legacy w:legacy="1" w:legacySpace="0" w:legacyIndent="283"/>
      <w:lvlJc w:val="left"/>
      <w:pPr>
        <w:ind w:left="283" w:hanging="283"/>
      </w:pPr>
      <w:rPr>
        <w:rFonts w:ascii="FranklinGothic" w:hAnsi="FranklinGothic" w:hint="default"/>
        <w:b w:val="0"/>
        <w:i w:val="0"/>
        <w:sz w:val="22"/>
        <w:u w:val="none"/>
      </w:rPr>
    </w:lvl>
  </w:abstractNum>
  <w:abstractNum w:abstractNumId="8" w15:restartNumberingAfterBreak="0">
    <w:nsid w:val="3B5E4F00"/>
    <w:multiLevelType w:val="hybridMultilevel"/>
    <w:tmpl w:val="071E4C7C"/>
    <w:lvl w:ilvl="0" w:tplc="04070017">
      <w:start w:val="16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EC0452"/>
    <w:multiLevelType w:val="hybridMultilevel"/>
    <w:tmpl w:val="05F2863E"/>
    <w:lvl w:ilvl="0" w:tplc="071ACC60">
      <w:start w:val="8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B3A40C9"/>
    <w:multiLevelType w:val="singleLevel"/>
    <w:tmpl w:val="2364F8DC"/>
    <w:lvl w:ilvl="0">
      <w:start w:val="10"/>
      <w:numFmt w:val="decimal"/>
      <w:lvlText w:val="%1.) "/>
      <w:legacy w:legacy="1" w:legacySpace="0" w:legacyIndent="283"/>
      <w:lvlJc w:val="left"/>
      <w:pPr>
        <w:ind w:left="283" w:hanging="283"/>
      </w:pPr>
      <w:rPr>
        <w:rFonts w:ascii="FranklinGothic" w:hAnsi="FranklinGothic" w:hint="default"/>
        <w:b w:val="0"/>
        <w:i w:val="0"/>
        <w:sz w:val="22"/>
        <w:u w:val="none"/>
      </w:rPr>
    </w:lvl>
  </w:abstractNum>
  <w:abstractNum w:abstractNumId="11" w15:restartNumberingAfterBreak="0">
    <w:nsid w:val="4B5B4909"/>
    <w:multiLevelType w:val="hybridMultilevel"/>
    <w:tmpl w:val="C07CFBFE"/>
    <w:lvl w:ilvl="0" w:tplc="EDAC7F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68245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8010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64E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B4AA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7CE80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0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1009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7061B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7D29BC"/>
    <w:multiLevelType w:val="hybridMultilevel"/>
    <w:tmpl w:val="A5F40D5E"/>
    <w:lvl w:ilvl="0" w:tplc="04070017">
      <w:start w:val="17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217049"/>
    <w:multiLevelType w:val="singleLevel"/>
    <w:tmpl w:val="E1FE7E3A"/>
    <w:lvl w:ilvl="0">
      <w:start w:val="12"/>
      <w:numFmt w:val="decimal"/>
      <w:lvlText w:val="%1.) "/>
      <w:legacy w:legacy="1" w:legacySpace="0" w:legacyIndent="283"/>
      <w:lvlJc w:val="left"/>
      <w:pPr>
        <w:ind w:left="283" w:hanging="283"/>
      </w:pPr>
      <w:rPr>
        <w:rFonts w:ascii="FranklinGothic" w:hAnsi="FranklinGothic" w:hint="default"/>
        <w:b w:val="0"/>
        <w:i w:val="0"/>
        <w:sz w:val="22"/>
        <w:u w:val="none"/>
      </w:rPr>
    </w:lvl>
  </w:abstractNum>
  <w:abstractNum w:abstractNumId="14" w15:restartNumberingAfterBreak="0">
    <w:nsid w:val="554501D6"/>
    <w:multiLevelType w:val="singleLevel"/>
    <w:tmpl w:val="0407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0892813"/>
    <w:multiLevelType w:val="hybridMultilevel"/>
    <w:tmpl w:val="594C4374"/>
    <w:lvl w:ilvl="0" w:tplc="532042D2">
      <w:start w:val="7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2D6E7F"/>
    <w:multiLevelType w:val="singleLevel"/>
    <w:tmpl w:val="7BD6326E"/>
    <w:lvl w:ilvl="0">
      <w:start w:val="13"/>
      <w:numFmt w:val="decimal"/>
      <w:lvlText w:val="%1.) "/>
      <w:legacy w:legacy="1" w:legacySpace="0" w:legacyIndent="283"/>
      <w:lvlJc w:val="left"/>
      <w:pPr>
        <w:ind w:left="283" w:hanging="283"/>
      </w:pPr>
      <w:rPr>
        <w:rFonts w:ascii="FranklinGothic" w:hAnsi="FranklinGothic" w:hint="default"/>
        <w:b w:val="0"/>
        <w:i w:val="0"/>
        <w:sz w:val="22"/>
        <w:u w:val="none"/>
      </w:rPr>
    </w:lvl>
  </w:abstractNum>
  <w:abstractNum w:abstractNumId="17" w15:restartNumberingAfterBreak="0">
    <w:nsid w:val="6CDE6026"/>
    <w:multiLevelType w:val="singleLevel"/>
    <w:tmpl w:val="B7E8B8C0"/>
    <w:lvl w:ilvl="0">
      <w:start w:val="5"/>
      <w:numFmt w:val="decimal"/>
      <w:lvlText w:val="%1.) "/>
      <w:legacy w:legacy="1" w:legacySpace="0" w:legacyIndent="283"/>
      <w:lvlJc w:val="left"/>
      <w:pPr>
        <w:ind w:left="283" w:hanging="283"/>
      </w:pPr>
      <w:rPr>
        <w:rFonts w:ascii="FranklinGothic" w:hAnsi="FranklinGothic" w:hint="default"/>
        <w:b w:val="0"/>
        <w:i w:val="0"/>
        <w:sz w:val="22"/>
        <w:u w:val="none"/>
      </w:rPr>
    </w:lvl>
  </w:abstractNum>
  <w:abstractNum w:abstractNumId="18" w15:restartNumberingAfterBreak="0">
    <w:nsid w:val="6DA775BE"/>
    <w:multiLevelType w:val="singleLevel"/>
    <w:tmpl w:val="BB10EFB6"/>
    <w:lvl w:ilvl="0">
      <w:start w:val="11"/>
      <w:numFmt w:val="decimal"/>
      <w:lvlText w:val="%1.) "/>
      <w:legacy w:legacy="1" w:legacySpace="0" w:legacyIndent="283"/>
      <w:lvlJc w:val="left"/>
      <w:pPr>
        <w:ind w:left="283" w:hanging="283"/>
      </w:pPr>
      <w:rPr>
        <w:rFonts w:ascii="FranklinGothic" w:hAnsi="FranklinGothic" w:hint="default"/>
        <w:b w:val="0"/>
        <w:i w:val="0"/>
        <w:sz w:val="22"/>
        <w:u w:val="none"/>
      </w:rPr>
    </w:lvl>
  </w:abstractNum>
  <w:abstractNum w:abstractNumId="19" w15:restartNumberingAfterBreak="0">
    <w:nsid w:val="78082CDC"/>
    <w:multiLevelType w:val="singleLevel"/>
    <w:tmpl w:val="5DCEFB82"/>
    <w:lvl w:ilvl="0">
      <w:start w:val="2"/>
      <w:numFmt w:val="decimal"/>
      <w:lvlText w:val="%1.) "/>
      <w:legacy w:legacy="1" w:legacySpace="0" w:legacyIndent="283"/>
      <w:lvlJc w:val="left"/>
      <w:pPr>
        <w:ind w:left="283" w:hanging="283"/>
      </w:pPr>
      <w:rPr>
        <w:rFonts w:ascii="FranklinGothic" w:hAnsi="FranklinGothic" w:hint="default"/>
        <w:b w:val="0"/>
        <w:i w:val="0"/>
        <w:sz w:val="22"/>
        <w:u w:val="none"/>
      </w:rPr>
    </w:lvl>
  </w:abstractNum>
  <w:abstractNum w:abstractNumId="20" w15:restartNumberingAfterBreak="0">
    <w:nsid w:val="79BE4D6D"/>
    <w:multiLevelType w:val="hybridMultilevel"/>
    <w:tmpl w:val="EFAC2470"/>
    <w:lvl w:ilvl="0" w:tplc="04070017">
      <w:start w:val="2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23398357">
    <w:abstractNumId w:val="14"/>
  </w:num>
  <w:num w:numId="2" w16cid:durableId="1668053658">
    <w:abstractNumId w:val="19"/>
  </w:num>
  <w:num w:numId="3" w16cid:durableId="1080249619">
    <w:abstractNumId w:val="7"/>
  </w:num>
  <w:num w:numId="4" w16cid:durableId="339434920">
    <w:abstractNumId w:val="17"/>
  </w:num>
  <w:num w:numId="5" w16cid:durableId="1311403894">
    <w:abstractNumId w:val="3"/>
  </w:num>
  <w:num w:numId="6" w16cid:durableId="1320229980">
    <w:abstractNumId w:val="10"/>
  </w:num>
  <w:num w:numId="7" w16cid:durableId="560214526">
    <w:abstractNumId w:val="18"/>
  </w:num>
  <w:num w:numId="8" w16cid:durableId="270089775">
    <w:abstractNumId w:val="13"/>
  </w:num>
  <w:num w:numId="9" w16cid:durableId="1176731082">
    <w:abstractNumId w:val="16"/>
  </w:num>
  <w:num w:numId="10" w16cid:durableId="310066288">
    <w:abstractNumId w:val="9"/>
  </w:num>
  <w:num w:numId="11" w16cid:durableId="1151094402">
    <w:abstractNumId w:val="8"/>
  </w:num>
  <w:num w:numId="12" w16cid:durableId="222446570">
    <w:abstractNumId w:val="12"/>
  </w:num>
  <w:num w:numId="13" w16cid:durableId="614168753">
    <w:abstractNumId w:val="2"/>
  </w:num>
  <w:num w:numId="14" w16cid:durableId="1734544473">
    <w:abstractNumId w:val="20"/>
  </w:num>
  <w:num w:numId="15" w16cid:durableId="1593316513">
    <w:abstractNumId w:val="5"/>
  </w:num>
  <w:num w:numId="16" w16cid:durableId="597521092">
    <w:abstractNumId w:val="1"/>
  </w:num>
  <w:num w:numId="17" w16cid:durableId="349062889">
    <w:abstractNumId w:val="15"/>
  </w:num>
  <w:num w:numId="18" w16cid:durableId="396324389">
    <w:abstractNumId w:val="4"/>
  </w:num>
  <w:num w:numId="19" w16cid:durableId="1523278367">
    <w:abstractNumId w:val="6"/>
  </w:num>
  <w:num w:numId="20" w16cid:durableId="158814113">
    <w:abstractNumId w:val="0"/>
  </w:num>
  <w:num w:numId="21" w16cid:durableId="20822110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387"/>
    <w:rsid w:val="00001D3F"/>
    <w:rsid w:val="0000306A"/>
    <w:rsid w:val="00010EF4"/>
    <w:rsid w:val="0001459E"/>
    <w:rsid w:val="000157FC"/>
    <w:rsid w:val="0001755A"/>
    <w:rsid w:val="00033BB1"/>
    <w:rsid w:val="00042D71"/>
    <w:rsid w:val="000455B1"/>
    <w:rsid w:val="000556F6"/>
    <w:rsid w:val="00057C4C"/>
    <w:rsid w:val="000B1714"/>
    <w:rsid w:val="000B2387"/>
    <w:rsid w:val="000B5F91"/>
    <w:rsid w:val="000E1AF9"/>
    <w:rsid w:val="00104F1E"/>
    <w:rsid w:val="0011027E"/>
    <w:rsid w:val="00111138"/>
    <w:rsid w:val="001127A0"/>
    <w:rsid w:val="0013610D"/>
    <w:rsid w:val="001536A8"/>
    <w:rsid w:val="001664A6"/>
    <w:rsid w:val="001776CF"/>
    <w:rsid w:val="0018091C"/>
    <w:rsid w:val="001833C0"/>
    <w:rsid w:val="00206BA8"/>
    <w:rsid w:val="0021377D"/>
    <w:rsid w:val="00215DC1"/>
    <w:rsid w:val="00224A94"/>
    <w:rsid w:val="002452B5"/>
    <w:rsid w:val="002519DF"/>
    <w:rsid w:val="00253213"/>
    <w:rsid w:val="002724F0"/>
    <w:rsid w:val="00276430"/>
    <w:rsid w:val="0028413B"/>
    <w:rsid w:val="00293F48"/>
    <w:rsid w:val="002B089F"/>
    <w:rsid w:val="002B617B"/>
    <w:rsid w:val="002C10F0"/>
    <w:rsid w:val="002C6C1B"/>
    <w:rsid w:val="002F3699"/>
    <w:rsid w:val="00315734"/>
    <w:rsid w:val="00324510"/>
    <w:rsid w:val="00353167"/>
    <w:rsid w:val="00365AED"/>
    <w:rsid w:val="00365F58"/>
    <w:rsid w:val="00370431"/>
    <w:rsid w:val="003A0083"/>
    <w:rsid w:val="003B0541"/>
    <w:rsid w:val="003C0000"/>
    <w:rsid w:val="003E5A06"/>
    <w:rsid w:val="003E74FF"/>
    <w:rsid w:val="003F75AE"/>
    <w:rsid w:val="004006B0"/>
    <w:rsid w:val="00410770"/>
    <w:rsid w:val="00415255"/>
    <w:rsid w:val="00427CF9"/>
    <w:rsid w:val="00430FDC"/>
    <w:rsid w:val="00480DFB"/>
    <w:rsid w:val="00485AE0"/>
    <w:rsid w:val="0049712E"/>
    <w:rsid w:val="004A58D0"/>
    <w:rsid w:val="004C17F4"/>
    <w:rsid w:val="005002CC"/>
    <w:rsid w:val="0053375E"/>
    <w:rsid w:val="00541006"/>
    <w:rsid w:val="005B0B59"/>
    <w:rsid w:val="005D5311"/>
    <w:rsid w:val="005D5E94"/>
    <w:rsid w:val="005E09F6"/>
    <w:rsid w:val="006273B0"/>
    <w:rsid w:val="00644B64"/>
    <w:rsid w:val="00652CD1"/>
    <w:rsid w:val="00661ADB"/>
    <w:rsid w:val="00675851"/>
    <w:rsid w:val="006E2720"/>
    <w:rsid w:val="006F79BA"/>
    <w:rsid w:val="00700FCF"/>
    <w:rsid w:val="00716D92"/>
    <w:rsid w:val="00716FD9"/>
    <w:rsid w:val="00723F41"/>
    <w:rsid w:val="00747E7C"/>
    <w:rsid w:val="007815ED"/>
    <w:rsid w:val="007A68E4"/>
    <w:rsid w:val="007D2002"/>
    <w:rsid w:val="007F1454"/>
    <w:rsid w:val="0081753C"/>
    <w:rsid w:val="00843B1D"/>
    <w:rsid w:val="00853E89"/>
    <w:rsid w:val="00857B77"/>
    <w:rsid w:val="00860127"/>
    <w:rsid w:val="00860280"/>
    <w:rsid w:val="00883564"/>
    <w:rsid w:val="00895931"/>
    <w:rsid w:val="008A292D"/>
    <w:rsid w:val="008A30F0"/>
    <w:rsid w:val="008C0EE9"/>
    <w:rsid w:val="008D180C"/>
    <w:rsid w:val="008F2E87"/>
    <w:rsid w:val="00900BF3"/>
    <w:rsid w:val="00913CBC"/>
    <w:rsid w:val="00933041"/>
    <w:rsid w:val="009462E8"/>
    <w:rsid w:val="00994C4B"/>
    <w:rsid w:val="009A1CDA"/>
    <w:rsid w:val="009C34FF"/>
    <w:rsid w:val="00A10EC3"/>
    <w:rsid w:val="00A27D32"/>
    <w:rsid w:val="00A3425A"/>
    <w:rsid w:val="00A54602"/>
    <w:rsid w:val="00A70B11"/>
    <w:rsid w:val="00AA36B2"/>
    <w:rsid w:val="00AC071E"/>
    <w:rsid w:val="00AC0F77"/>
    <w:rsid w:val="00AE409F"/>
    <w:rsid w:val="00B03F97"/>
    <w:rsid w:val="00B12F14"/>
    <w:rsid w:val="00B13703"/>
    <w:rsid w:val="00B63C1E"/>
    <w:rsid w:val="00B63F4E"/>
    <w:rsid w:val="00B649A9"/>
    <w:rsid w:val="00B72DAA"/>
    <w:rsid w:val="00B80AB2"/>
    <w:rsid w:val="00B82EAB"/>
    <w:rsid w:val="00B8715D"/>
    <w:rsid w:val="00BB1480"/>
    <w:rsid w:val="00BB521E"/>
    <w:rsid w:val="00BC028A"/>
    <w:rsid w:val="00BF3EC1"/>
    <w:rsid w:val="00BF76C9"/>
    <w:rsid w:val="00C03B3F"/>
    <w:rsid w:val="00C11F0E"/>
    <w:rsid w:val="00C53240"/>
    <w:rsid w:val="00C65DF7"/>
    <w:rsid w:val="00C747ED"/>
    <w:rsid w:val="00C81522"/>
    <w:rsid w:val="00C82B29"/>
    <w:rsid w:val="00C900F7"/>
    <w:rsid w:val="00CA0929"/>
    <w:rsid w:val="00CB2574"/>
    <w:rsid w:val="00CB684B"/>
    <w:rsid w:val="00CD4E64"/>
    <w:rsid w:val="00CE02AB"/>
    <w:rsid w:val="00CF772B"/>
    <w:rsid w:val="00D0446D"/>
    <w:rsid w:val="00D14D87"/>
    <w:rsid w:val="00D15C4E"/>
    <w:rsid w:val="00D21D67"/>
    <w:rsid w:val="00D33DE7"/>
    <w:rsid w:val="00D5069E"/>
    <w:rsid w:val="00D74E42"/>
    <w:rsid w:val="00D810D0"/>
    <w:rsid w:val="00DA41A5"/>
    <w:rsid w:val="00DD389F"/>
    <w:rsid w:val="00DD665D"/>
    <w:rsid w:val="00DF52EF"/>
    <w:rsid w:val="00DF6DE4"/>
    <w:rsid w:val="00E82054"/>
    <w:rsid w:val="00E95827"/>
    <w:rsid w:val="00EB213C"/>
    <w:rsid w:val="00EC19A6"/>
    <w:rsid w:val="00ED18EC"/>
    <w:rsid w:val="00EE03E3"/>
    <w:rsid w:val="00EE2121"/>
    <w:rsid w:val="00EF094E"/>
    <w:rsid w:val="00F04193"/>
    <w:rsid w:val="00F0603C"/>
    <w:rsid w:val="00F535CF"/>
    <w:rsid w:val="00F9027C"/>
    <w:rsid w:val="00FA3322"/>
    <w:rsid w:val="00FA332B"/>
    <w:rsid w:val="00FA6647"/>
    <w:rsid w:val="00FC2FD0"/>
    <w:rsid w:val="00FD2033"/>
    <w:rsid w:val="00FD3BBB"/>
    <w:rsid w:val="097191FF"/>
    <w:rsid w:val="24CB7046"/>
    <w:rsid w:val="4A5D11AC"/>
    <w:rsid w:val="64D8F2B9"/>
    <w:rsid w:val="7809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857546"/>
  <w15:chartTrackingRefBased/>
  <w15:docId w15:val="{561D742D-B53C-4B05-9104-0CC61D6CB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FranklinGothic" w:hAnsi="FranklinGothic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18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  <w:color w:val="FF0000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semiHidden/>
    <w:pPr>
      <w:tabs>
        <w:tab w:val="left" w:pos="340"/>
      </w:tabs>
    </w:p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semiHidden/>
    <w:rPr>
      <w:color w:val="FF0000"/>
    </w:rPr>
  </w:style>
  <w:style w:type="paragraph" w:styleId="Textkrper-Einzug3">
    <w:name w:val="Body Text Indent 3"/>
    <w:basedOn w:val="Standard"/>
    <w:semiHidden/>
    <w:pPr>
      <w:tabs>
        <w:tab w:val="left" w:pos="1800"/>
      </w:tabs>
      <w:overflowPunct/>
      <w:autoSpaceDE/>
      <w:autoSpaceDN/>
      <w:adjustRightInd/>
      <w:ind w:left="1620" w:hanging="1620"/>
      <w:textAlignment w:val="auto"/>
    </w:pPr>
    <w:rPr>
      <w:b/>
      <w:bCs/>
      <w:szCs w:val="24"/>
    </w:rPr>
  </w:style>
  <w:style w:type="paragraph" w:styleId="Listenabsatz">
    <w:name w:val="List Paragraph"/>
    <w:basedOn w:val="Standard"/>
    <w:uiPriority w:val="99"/>
    <w:qFormat/>
    <w:pPr>
      <w:ind w:left="708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664A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664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BAA\BAA111\Vergaberecht\2010%20Vergabeunterlagen%20%20in%20Bearbeitung\1%20Vorlagen%202010\1.10%20Vergabeunterlagen%20BAA%202010%20neu\2.10%20VOB\2.00%20Ver&#246;ffentlichungstext%20201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FB5A941554E342A20295C26AD7D898" ma:contentTypeVersion="19" ma:contentTypeDescription="Create a new document." ma:contentTypeScope="" ma:versionID="780977be7134ac7c55d6c25ab963338f">
  <xsd:schema xmlns:xsd="http://www.w3.org/2001/XMLSchema" xmlns:xs="http://www.w3.org/2001/XMLSchema" xmlns:p="http://schemas.microsoft.com/office/2006/metadata/properties" xmlns:ns2="075ee54c-aab4-4b67-9bcd-638ae7c9db5d" xmlns:ns3="b5e16cf1-44e9-47dc-a8ee-7e03d8ced43b" targetNamespace="http://schemas.microsoft.com/office/2006/metadata/properties" ma:root="true" ma:fieldsID="cc1bfeecbc68a938c201943f0d159313" ns2:_="" ns3:_="">
    <xsd:import namespace="075ee54c-aab4-4b67-9bcd-638ae7c9db5d"/>
    <xsd:import namespace="b5e16cf1-44e9-47dc-a8ee-7e03d8ced43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Thema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5ee54c-aab4-4b67-9bcd-638ae7c9db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aa5b7ed1-bb8b-440c-b311-6fd35ff521ca}" ma:internalName="TaxCatchAll" ma:showField="CatchAllData" ma:web="075ee54c-aab4-4b67-9bcd-638ae7c9db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16cf1-44e9-47dc-a8ee-7e03d8ced4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4226d20d-b75e-4211-8c3f-7d9002578e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Thema" ma:index="22" nillable="true" ma:displayName="Thema" ma:format="Dropdown" ma:internalName="Thema">
      <xsd:simpleType>
        <xsd:restriction base="dms:Choice">
          <xsd:enumeration value="QM 2010"/>
          <xsd:enumeration value="QM 2011"/>
          <xsd:enumeration value="QM 2012"/>
          <xsd:enumeration value="QM 2013"/>
          <xsd:enumeration value="QM 2014"/>
          <xsd:enumeration value="QM 2015"/>
          <xsd:enumeration value="QM 2016"/>
          <xsd:enumeration value="QM 2017"/>
          <xsd:enumeration value="QM 2018"/>
          <xsd:enumeration value="QM 2019"/>
          <xsd:enumeration value="QM 2020"/>
          <xsd:enumeration value="QM 2021"/>
          <xsd:enumeration value="QM 2022"/>
          <xsd:enumeration value="QM 2023"/>
          <xsd:enumeration value="QM 2024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e16cf1-44e9-47dc-a8ee-7e03d8ced43b">
      <Terms xmlns="http://schemas.microsoft.com/office/infopath/2007/PartnerControls"/>
    </lcf76f155ced4ddcb4097134ff3c332f>
    <TaxCatchAll xmlns="075ee54c-aab4-4b67-9bcd-638ae7c9db5d" xsi:nil="true"/>
    <Thema xmlns="b5e16cf1-44e9-47dc-a8ee-7e03d8ced43b" xsi:nil="true"/>
  </documentManagement>
</p:properties>
</file>

<file path=customXml/itemProps1.xml><?xml version="1.0" encoding="utf-8"?>
<ds:datastoreItem xmlns:ds="http://schemas.openxmlformats.org/officeDocument/2006/customXml" ds:itemID="{4EC35952-444E-4570-80AC-287028BDFA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0B30F3-4607-41CB-9309-20667A89FBC1}"/>
</file>

<file path=customXml/itemProps3.xml><?xml version="1.0" encoding="utf-8"?>
<ds:datastoreItem xmlns:ds="http://schemas.openxmlformats.org/officeDocument/2006/customXml" ds:itemID="{832715F1-F78A-472B-B04F-0AB0ABD685CF}">
  <ds:schemaRefs>
    <ds:schemaRef ds:uri="http://schemas.microsoft.com/office/2006/metadata/properties"/>
    <ds:schemaRef ds:uri="http://schemas.microsoft.com/office/infopath/2007/PartnerControls"/>
    <ds:schemaRef ds:uri="b5b37f74-38b6-4829-ace8-8c213e5f53f6"/>
    <ds:schemaRef ds:uri="64dc91a6-1b31-4a81-b983-4925ed54ece4"/>
    <ds:schemaRef ds:uri="b5e16cf1-44e9-47dc-a8ee-7e03d8ced43b"/>
    <ds:schemaRef ds:uri="075ee54c-aab4-4b67-9bcd-638ae7c9db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2.00 Veröffentlichungstext 2010.dot</Template>
  <TotalTime>0</TotalTime>
  <Pages>1</Pages>
  <Words>123</Words>
  <Characters>867</Characters>
  <Application>Microsoft Office Word</Application>
  <DocSecurity>0</DocSecurity>
  <Lines>7</Lines>
  <Paragraphs>1</Paragraphs>
  <ScaleCrop>false</ScaleCrop>
  <Company>üstra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Muster Veröffentlichung  Öffentliche Ausschreibung</dc:title>
  <dc:subject/>
  <dc:creator>Orthograf</dc:creator>
  <cp:keywords/>
  <cp:lastModifiedBy>Steffen Ruschmeyer</cp:lastModifiedBy>
  <cp:revision>5</cp:revision>
  <cp:lastPrinted>2012-12-03T07:35:00Z</cp:lastPrinted>
  <dcterms:created xsi:type="dcterms:W3CDTF">2026-04-24T11:41:00Z</dcterms:created>
  <dcterms:modified xsi:type="dcterms:W3CDTF">2026-04-30T07:01:00Z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0x010100EEFB5A941554E342A20295C26AD7D898</vt:lpwstr>
  </property>
  <property fmtid="{D5CDD505-2E9C-101B-9397-08002B2CF9AE}" pid="4" name="MSIP_Label_d121a292-ef60-4165-b752-0c8b20936a38_Enabled">
    <vt:lpwstr>true</vt:lpwstr>
  </property>
  <property fmtid="{D5CDD505-2E9C-101B-9397-08002B2CF9AE}" pid="5" name="MSIP_Label_d121a292-ef60-4165-b752-0c8b20936a38_SetDate">
    <vt:lpwstr>2024-11-11T08:25:59Z</vt:lpwstr>
  </property>
  <property fmtid="{D5CDD505-2E9C-101B-9397-08002B2CF9AE}" pid="6" name="MSIP_Label_d121a292-ef60-4165-b752-0c8b20936a38_Method">
    <vt:lpwstr>Standard</vt:lpwstr>
  </property>
  <property fmtid="{D5CDD505-2E9C-101B-9397-08002B2CF9AE}" pid="7" name="MSIP_Label_d121a292-ef60-4165-b752-0c8b20936a38_Name">
    <vt:lpwstr>intern</vt:lpwstr>
  </property>
  <property fmtid="{D5CDD505-2E9C-101B-9397-08002B2CF9AE}" pid="8" name="MSIP_Label_d121a292-ef60-4165-b752-0c8b20936a38_SiteId">
    <vt:lpwstr>a6a96249-003b-4b30-94fb-5aefdb35760e</vt:lpwstr>
  </property>
  <property fmtid="{D5CDD505-2E9C-101B-9397-08002B2CF9AE}" pid="9" name="MSIP_Label_d121a292-ef60-4165-b752-0c8b20936a38_ActionId">
    <vt:lpwstr>a69ce9b9-5745-42f4-98aa-b5e59822e89f</vt:lpwstr>
  </property>
  <property fmtid="{D5CDD505-2E9C-101B-9397-08002B2CF9AE}" pid="10" name="MSIP_Label_d121a292-ef60-4165-b752-0c8b20936a38_ContentBits">
    <vt:lpwstr>0</vt:lpwstr>
  </property>
</Properties>
</file>